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AD881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MAGTON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4D308582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97EB25A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</w:p>
    <w:p w14:paraId="6C8D16A3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</w:p>
    <w:p w14:paraId="7BAA5349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4A2343" w14:textId="77777777" w:rsidR="003A57C3" w:rsidRDefault="003A57C3" w:rsidP="003A57C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4737920A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39EA5529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</w:p>
    <w:p w14:paraId="6DD1E354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</w:p>
    <w:p w14:paraId="280AFAC3" w14:textId="77777777" w:rsidR="003A57C3" w:rsidRDefault="003A57C3" w:rsidP="003A5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2021</w:t>
      </w:r>
    </w:p>
    <w:p w14:paraId="2560C4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8319" w14:textId="77777777" w:rsidR="003A57C3" w:rsidRDefault="003A57C3" w:rsidP="009139A6">
      <w:r>
        <w:separator/>
      </w:r>
    </w:p>
  </w:endnote>
  <w:endnote w:type="continuationSeparator" w:id="0">
    <w:p w14:paraId="5C695321" w14:textId="77777777" w:rsidR="003A57C3" w:rsidRDefault="003A57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01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7A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FB5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45830" w14:textId="77777777" w:rsidR="003A57C3" w:rsidRDefault="003A57C3" w:rsidP="009139A6">
      <w:r>
        <w:separator/>
      </w:r>
    </w:p>
  </w:footnote>
  <w:footnote w:type="continuationSeparator" w:id="0">
    <w:p w14:paraId="7F0E5EB6" w14:textId="77777777" w:rsidR="003A57C3" w:rsidRDefault="003A57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97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D8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7B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C3"/>
    <w:rsid w:val="000666E0"/>
    <w:rsid w:val="002510B7"/>
    <w:rsid w:val="003A57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BF77"/>
  <w15:chartTrackingRefBased/>
  <w15:docId w15:val="{BE0DC8CB-1D6B-435E-B367-7AED2E2D8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C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2021-10-23T11:12:00Z</dcterms:created>
  <dcterms:modified xsi:type="dcterms:W3CDTF">2021-10-23T11:12:00Z</dcterms:modified>
</cp:coreProperties>
</file>